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E2" w:rsidRPr="002E086A" w:rsidRDefault="009D4BE2" w:rsidP="00980963">
      <w:pPr>
        <w:tabs>
          <w:tab w:val="left" w:pos="2534"/>
        </w:tabs>
        <w:ind w:left="-28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СОВЕТ МАЯКСКОГО СЕЛЬСКОГО ПОСЕЛЕНИЯ </w:t>
      </w:r>
    </w:p>
    <w:p w:rsidR="009D4BE2" w:rsidRDefault="009D4BE2" w:rsidP="00980963">
      <w:pPr>
        <w:tabs>
          <w:tab w:val="left" w:pos="2534"/>
        </w:tabs>
        <w:ind w:left="-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ОТРАДНЕНСКОГО РАЙОНА</w:t>
      </w:r>
    </w:p>
    <w:p w:rsidR="009D4BE2" w:rsidRDefault="009D4BE2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D4BE2" w:rsidRDefault="009D4BE2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ДВАДЦАТЬ ВОСЬМАЯ </w:t>
      </w:r>
      <w:r w:rsidRPr="000B1B22">
        <w:rPr>
          <w:rFonts w:ascii="Times New Roman" w:hAnsi="Times New Roman"/>
          <w:b/>
          <w:sz w:val="28"/>
          <w:szCs w:val="28"/>
          <w:lang w:eastAsia="ru-RU"/>
        </w:rPr>
        <w:t>СЕССИЯ</w:t>
      </w:r>
    </w:p>
    <w:p w:rsidR="009D4BE2" w:rsidRPr="002E086A" w:rsidRDefault="009D4BE2" w:rsidP="00980963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E086A"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2E086A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2E086A">
        <w:rPr>
          <w:rFonts w:ascii="Times New Roman" w:hAnsi="Times New Roman"/>
          <w:b/>
          <w:sz w:val="28"/>
          <w:szCs w:val="28"/>
          <w:lang w:eastAsia="ru-RU"/>
        </w:rPr>
        <w:t xml:space="preserve"> СОЗЫВ)</w:t>
      </w:r>
    </w:p>
    <w:p w:rsidR="009D4BE2" w:rsidRDefault="009D4BE2" w:rsidP="00980963">
      <w:pPr>
        <w:jc w:val="center"/>
        <w:rPr>
          <w:rFonts w:ascii="Times New Roman" w:hAnsi="Times New Roman"/>
          <w:b/>
          <w:sz w:val="28"/>
          <w:szCs w:val="28"/>
        </w:rPr>
      </w:pPr>
    </w:p>
    <w:p w:rsidR="009D4BE2" w:rsidRPr="002E086A" w:rsidRDefault="009D4BE2" w:rsidP="009809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D4BE2" w:rsidRPr="001B3516" w:rsidRDefault="009D4BE2" w:rsidP="0098096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 апреля 2026 года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№ 76</w:t>
      </w:r>
    </w:p>
    <w:p w:rsidR="009D4BE2" w:rsidRDefault="009D4BE2" w:rsidP="0098096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п.Маяк</w:t>
      </w:r>
    </w:p>
    <w:p w:rsidR="009D4BE2" w:rsidRPr="001B3516" w:rsidRDefault="009D4BE2" w:rsidP="00980963">
      <w:pPr>
        <w:jc w:val="center"/>
        <w:rPr>
          <w:rFonts w:ascii="Times New Roman" w:hAnsi="Times New Roman"/>
          <w:sz w:val="24"/>
          <w:szCs w:val="24"/>
        </w:rPr>
      </w:pPr>
    </w:p>
    <w:p w:rsidR="009D4BE2" w:rsidRDefault="009D4BE2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О внесении изменений в решение  Совета Маякского сельского</w:t>
      </w:r>
    </w:p>
    <w:p w:rsidR="009D4BE2" w:rsidRDefault="009D4BE2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поселения Отрадненского района от 26 ноября 2025 года № 49</w:t>
      </w:r>
    </w:p>
    <w:p w:rsidR="009D4BE2" w:rsidRDefault="009D4BE2" w:rsidP="00710C2B">
      <w:pPr>
        <w:keepNext/>
        <w:spacing w:line="348" w:lineRule="auto"/>
        <w:jc w:val="center"/>
        <w:outlineLvl w:val="0"/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 xml:space="preserve">«О бюджете Маякского сельского поселения Отрадненского района </w:t>
      </w:r>
    </w:p>
    <w:p w:rsidR="009D4BE2" w:rsidRDefault="009D4BE2" w:rsidP="00710C2B">
      <w:pPr>
        <w:keepNext/>
        <w:spacing w:line="348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0"/>
          <w:lang w:eastAsia="ru-RU"/>
        </w:rPr>
        <w:t>на 2026 год»</w:t>
      </w:r>
    </w:p>
    <w:p w:rsidR="009D4BE2" w:rsidRDefault="009D4BE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Бюджетного Кодекса Российской Федерации, Закона Краснодарского края от 04 февраля 2002 года №437-КЗ «О бюджетном процессе в Краснодарском крае», Положением  «О бюджетном процессе в Маякском сельском поселении Отрадненского района», утвержденного решением Совета Маякского сельского поселения Отрадненского района от 24 марта 2022 года № 145.</w:t>
      </w:r>
    </w:p>
    <w:p w:rsidR="009D4BE2" w:rsidRDefault="009D4BE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:rsidR="009D4BE2" w:rsidRDefault="009D4BE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Маякского сельского поселения Отрадненского района р е ш и 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D4BE2" w:rsidRDefault="009D4BE2" w:rsidP="00710C2B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решение Совета Маякского сельского поселения Отрадненского района от 26 ноября 2025 года № 49 «О бюджете Маякского сельского поселения Отрадненского района на 2026 год» следующие изменения:</w:t>
      </w:r>
    </w:p>
    <w:p w:rsidR="009D4BE2" w:rsidRDefault="009D4BE2" w:rsidP="0090489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1)  подпункты 1,2,3,4 пункта 1 статьи 1 изложить в новой редакции: </w:t>
      </w:r>
    </w:p>
    <w:p w:rsidR="009D4BE2" w:rsidRDefault="009D4BE2" w:rsidP="0090489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общий объем доходов в сумме 12 410 950,0  рублей;</w:t>
      </w:r>
    </w:p>
    <w:p w:rsidR="009D4BE2" w:rsidRDefault="009D4BE2" w:rsidP="0090489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общий объем расходов в сумме 12 410 950,0  рублей;</w:t>
      </w:r>
    </w:p>
    <w:p w:rsidR="009D4BE2" w:rsidRDefault="009D4BE2" w:rsidP="0090489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Маякского сельского поселения Отрадненского района на 1 января 2026 года в сумме 0,0 рублей, в том числе верхний предел долга по муниципальным гарантиям </w:t>
      </w:r>
      <w:r>
        <w:rPr>
          <w:rFonts w:ascii="Times New Roman" w:hAnsi="Times New Roman"/>
          <w:bCs/>
          <w:sz w:val="28"/>
          <w:szCs w:val="28"/>
          <w:lang w:eastAsia="ru-RU"/>
        </w:rPr>
        <w:t>Маякского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Отрадненского района в сумме 0,0 рублей</w:t>
      </w:r>
    </w:p>
    <w:p w:rsidR="009D4BE2" w:rsidRDefault="009D4BE2" w:rsidP="0090489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дефицит (профицит) бюджета </w:t>
      </w:r>
      <w:r>
        <w:rPr>
          <w:rFonts w:ascii="Times New Roman" w:hAnsi="Times New Roman"/>
          <w:bCs/>
          <w:sz w:val="28"/>
          <w:szCs w:val="28"/>
          <w:lang w:eastAsia="ru-RU"/>
        </w:rPr>
        <w:t>Маякского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Отрадненского района в сумме 0,0 рублей».</w:t>
      </w:r>
    </w:p>
    <w:p w:rsidR="009D4BE2" w:rsidRDefault="009D4BE2" w:rsidP="0090489A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2)  приложение № 1,2,3,4,5,6 к решению Совета Маякского сельского поселения Отрадненского района от 26 ноября 2025 года № 49 «О бюджете Маякского сельского поселения Отрадненского района на 2026 год» изложить в новой редакции согласно приложениям № 1,2,3,4,5,6 к настоящему решению (прилагается).</w:t>
      </w:r>
    </w:p>
    <w:p w:rsidR="009D4BE2" w:rsidRDefault="009D4BE2" w:rsidP="009048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2. Настоящее решение вступает в силу со дня его опубликования (обнародования).</w:t>
      </w:r>
    </w:p>
    <w:p w:rsidR="009D4BE2" w:rsidRDefault="009D4BE2" w:rsidP="00710C2B">
      <w:pPr>
        <w:rPr>
          <w:rFonts w:ascii="Times New Roman" w:hAnsi="Times New Roman"/>
          <w:sz w:val="28"/>
          <w:szCs w:val="28"/>
        </w:rPr>
      </w:pPr>
    </w:p>
    <w:p w:rsidR="009D4BE2" w:rsidRDefault="009D4BE2" w:rsidP="00710C2B">
      <w:pPr>
        <w:rPr>
          <w:rFonts w:ascii="Times New Roman" w:hAnsi="Times New Roman"/>
          <w:sz w:val="28"/>
          <w:szCs w:val="28"/>
        </w:rPr>
      </w:pPr>
    </w:p>
    <w:p w:rsidR="009D4BE2" w:rsidRDefault="009D4BE2" w:rsidP="00710C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Маякского сельского поселения</w:t>
      </w:r>
    </w:p>
    <w:p w:rsidR="009D4BE2" w:rsidRDefault="009D4BE2" w:rsidP="00710C2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Отрадненского района                                                                     А.М. Бардаков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sectPr w:rsidR="009D4BE2" w:rsidSect="00C5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0963"/>
    <w:rsid w:val="00081EB9"/>
    <w:rsid w:val="000864CC"/>
    <w:rsid w:val="000939F8"/>
    <w:rsid w:val="000B1B22"/>
    <w:rsid w:val="000F1815"/>
    <w:rsid w:val="0011570A"/>
    <w:rsid w:val="00140C3B"/>
    <w:rsid w:val="00165CDD"/>
    <w:rsid w:val="001A0941"/>
    <w:rsid w:val="001B2547"/>
    <w:rsid w:val="001B3516"/>
    <w:rsid w:val="001C5D18"/>
    <w:rsid w:val="001E2F9F"/>
    <w:rsid w:val="002746D8"/>
    <w:rsid w:val="00293674"/>
    <w:rsid w:val="002A2595"/>
    <w:rsid w:val="002E086A"/>
    <w:rsid w:val="003139E3"/>
    <w:rsid w:val="00363DBB"/>
    <w:rsid w:val="003705CA"/>
    <w:rsid w:val="00374BD8"/>
    <w:rsid w:val="00386B7D"/>
    <w:rsid w:val="00430FDF"/>
    <w:rsid w:val="00494396"/>
    <w:rsid w:val="004A261F"/>
    <w:rsid w:val="004A2E34"/>
    <w:rsid w:val="004B56FE"/>
    <w:rsid w:val="004C7A09"/>
    <w:rsid w:val="004D029E"/>
    <w:rsid w:val="004F063F"/>
    <w:rsid w:val="00555B55"/>
    <w:rsid w:val="00566682"/>
    <w:rsid w:val="005A7A58"/>
    <w:rsid w:val="005F63CF"/>
    <w:rsid w:val="006364E3"/>
    <w:rsid w:val="00666686"/>
    <w:rsid w:val="00671543"/>
    <w:rsid w:val="006A34D9"/>
    <w:rsid w:val="006B5940"/>
    <w:rsid w:val="006D3F58"/>
    <w:rsid w:val="00710C2B"/>
    <w:rsid w:val="00711CB5"/>
    <w:rsid w:val="0071777D"/>
    <w:rsid w:val="00747848"/>
    <w:rsid w:val="00785157"/>
    <w:rsid w:val="007B25E3"/>
    <w:rsid w:val="007B585C"/>
    <w:rsid w:val="007C3810"/>
    <w:rsid w:val="007F19A9"/>
    <w:rsid w:val="00800552"/>
    <w:rsid w:val="00855CBF"/>
    <w:rsid w:val="008F6BC1"/>
    <w:rsid w:val="0090489A"/>
    <w:rsid w:val="00923464"/>
    <w:rsid w:val="0092713E"/>
    <w:rsid w:val="00941CB9"/>
    <w:rsid w:val="00980963"/>
    <w:rsid w:val="009B3972"/>
    <w:rsid w:val="009D4BE2"/>
    <w:rsid w:val="00A323F8"/>
    <w:rsid w:val="00A32DE9"/>
    <w:rsid w:val="00A32EA2"/>
    <w:rsid w:val="00A47C5C"/>
    <w:rsid w:val="00A732D4"/>
    <w:rsid w:val="00AE47CB"/>
    <w:rsid w:val="00B16967"/>
    <w:rsid w:val="00B4332F"/>
    <w:rsid w:val="00B570CB"/>
    <w:rsid w:val="00B77A94"/>
    <w:rsid w:val="00B847E8"/>
    <w:rsid w:val="00B85E4B"/>
    <w:rsid w:val="00B93347"/>
    <w:rsid w:val="00C51636"/>
    <w:rsid w:val="00C6601D"/>
    <w:rsid w:val="00C91113"/>
    <w:rsid w:val="00CE2CD2"/>
    <w:rsid w:val="00CF7CF0"/>
    <w:rsid w:val="00D5381A"/>
    <w:rsid w:val="00D56AA7"/>
    <w:rsid w:val="00D7566B"/>
    <w:rsid w:val="00DC16FE"/>
    <w:rsid w:val="00DC3DCB"/>
    <w:rsid w:val="00DF7C12"/>
    <w:rsid w:val="00E07963"/>
    <w:rsid w:val="00EC039E"/>
    <w:rsid w:val="00EC13C6"/>
    <w:rsid w:val="00EC3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963"/>
    <w:pPr>
      <w:jc w:val="both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5B55"/>
    <w:pPr>
      <w:keepNext/>
      <w:suppressAutoHyphens/>
      <w:spacing w:before="240" w:after="60" w:line="276" w:lineRule="auto"/>
      <w:jc w:val="left"/>
      <w:outlineLvl w:val="1"/>
    </w:pPr>
    <w:rPr>
      <w:rFonts w:ascii="Cambria" w:eastAsia="Times New Roman" w:hAnsi="Cambria"/>
      <w:b/>
      <w:bCs/>
      <w:i/>
      <w:iCs/>
      <w:kern w:val="2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55B5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styleId="Hyperlink">
    <w:name w:val="Hyperlink"/>
    <w:basedOn w:val="DefaultParagraphFont"/>
    <w:uiPriority w:val="99"/>
    <w:semiHidden/>
    <w:rsid w:val="00980963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C3DCB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6601D"/>
    <w:rPr>
      <w:rFonts w:cs="Times New Roman"/>
      <w:i/>
    </w:rPr>
  </w:style>
  <w:style w:type="paragraph" w:customStyle="1" w:styleId="s1">
    <w:name w:val="s_1"/>
    <w:basedOn w:val="Normal"/>
    <w:uiPriority w:val="99"/>
    <w:rsid w:val="00C6601D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33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2</Pages>
  <Words>328</Words>
  <Characters>1874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2025-05-13T12:08:00Z</cp:lastPrinted>
  <dcterms:created xsi:type="dcterms:W3CDTF">2023-11-03T09:13:00Z</dcterms:created>
  <dcterms:modified xsi:type="dcterms:W3CDTF">2026-05-05T18:26:00Z</dcterms:modified>
</cp:coreProperties>
</file>